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5868" w:rsidRPr="00ED6F2F" w:rsidRDefault="00900E9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ED6F2F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ED6F2F" w:rsidRPr="00ED6F2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868" w:rsidRPr="00ED6F2F" w:rsidRDefault="00900E9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D6F2F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868" w:rsidRPr="00ED6F2F" w:rsidRDefault="00900E9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D6F2F">
              <w:rPr>
                <w:b/>
                <w:sz w:val="26"/>
                <w:szCs w:val="26"/>
              </w:rPr>
              <w:t>202A_129</w:t>
            </w:r>
          </w:p>
        </w:tc>
      </w:tr>
      <w:tr w:rsidR="00ED6F2F" w:rsidRPr="00ED6F2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868" w:rsidRPr="00ED6F2F" w:rsidRDefault="00900E9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D6F2F">
              <w:rPr>
                <w:b/>
                <w:sz w:val="26"/>
                <w:szCs w:val="26"/>
              </w:rPr>
              <w:t xml:space="preserve">Номер материала </w:t>
            </w:r>
            <w:r w:rsidRPr="00ED6F2F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868" w:rsidRPr="00ED6F2F" w:rsidRDefault="00900E9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D6F2F">
              <w:rPr>
                <w:b/>
                <w:sz w:val="26"/>
                <w:szCs w:val="26"/>
              </w:rPr>
              <w:t>2339249</w:t>
            </w:r>
          </w:p>
        </w:tc>
      </w:tr>
    </w:tbl>
    <w:p w:rsidR="00995868" w:rsidRPr="00ED6F2F" w:rsidRDefault="00900E9A">
      <w:pPr>
        <w:spacing w:line="276" w:lineRule="auto"/>
        <w:ind w:right="-1"/>
        <w:jc w:val="left"/>
        <w:rPr>
          <w:sz w:val="26"/>
          <w:szCs w:val="26"/>
        </w:rPr>
      </w:pPr>
      <w:r w:rsidRPr="00ED6F2F">
        <w:rPr>
          <w:sz w:val="26"/>
          <w:szCs w:val="26"/>
        </w:rPr>
        <w:t>_____________________________________</w:t>
      </w:r>
    </w:p>
    <w:p w:rsidR="00995868" w:rsidRPr="00ED6F2F" w:rsidRDefault="00900E9A">
      <w:pPr>
        <w:spacing w:line="276" w:lineRule="auto"/>
        <w:ind w:right="-1"/>
        <w:jc w:val="right"/>
        <w:rPr>
          <w:sz w:val="26"/>
          <w:szCs w:val="26"/>
        </w:rPr>
      </w:pPr>
      <w:r w:rsidRPr="00ED6F2F">
        <w:rPr>
          <w:sz w:val="26"/>
          <w:szCs w:val="26"/>
        </w:rPr>
        <w:t xml:space="preserve">_____________________________________ </w:t>
      </w:r>
    </w:p>
    <w:p w:rsidR="00995868" w:rsidRPr="00ED6F2F" w:rsidRDefault="00900E9A">
      <w:pPr>
        <w:spacing w:line="276" w:lineRule="auto"/>
        <w:ind w:right="-1"/>
        <w:jc w:val="right"/>
        <w:rPr>
          <w:sz w:val="26"/>
          <w:szCs w:val="26"/>
        </w:rPr>
      </w:pPr>
      <w:r w:rsidRPr="00ED6F2F">
        <w:rPr>
          <w:sz w:val="26"/>
          <w:szCs w:val="26"/>
        </w:rPr>
        <w:t>_____________________________________</w:t>
      </w:r>
    </w:p>
    <w:p w:rsidR="00995868" w:rsidRPr="00ED6F2F" w:rsidRDefault="00900E9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D6F2F">
        <w:rPr>
          <w:sz w:val="26"/>
          <w:szCs w:val="26"/>
        </w:rPr>
        <w:tab/>
        <w:t xml:space="preserve">_______________________ /_____________ </w:t>
      </w:r>
    </w:p>
    <w:p w:rsidR="00995868" w:rsidRPr="00ED6F2F" w:rsidRDefault="00900E9A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ED6F2F">
        <w:rPr>
          <w:sz w:val="26"/>
          <w:szCs w:val="26"/>
        </w:rPr>
        <w:t>“_______” ___________________ 20_____ г.</w:t>
      </w:r>
    </w:p>
    <w:p w:rsidR="00995868" w:rsidRPr="00ED6F2F" w:rsidRDefault="00995868"/>
    <w:p w:rsidR="00995868" w:rsidRPr="00ED6F2F" w:rsidRDefault="00995868"/>
    <w:p w:rsidR="00995868" w:rsidRPr="00ED6F2F" w:rsidRDefault="00995868"/>
    <w:p w:rsidR="00995868" w:rsidRPr="00ED6F2F" w:rsidRDefault="00900E9A">
      <w:pPr>
        <w:pStyle w:val="2"/>
        <w:numPr>
          <w:ilvl w:val="0"/>
          <w:numId w:val="0"/>
        </w:numPr>
        <w:spacing w:after="120"/>
      </w:pPr>
      <w:r w:rsidRPr="00ED6F2F">
        <w:t>ТЕХНИЧЕСКОЕ ЗАДАНИЕ</w:t>
      </w:r>
    </w:p>
    <w:p w:rsidR="00995868" w:rsidRPr="00ED6F2F" w:rsidRDefault="00900E9A">
      <w:pPr>
        <w:ind w:firstLine="0"/>
        <w:jc w:val="center"/>
        <w:rPr>
          <w:b/>
          <w:sz w:val="26"/>
          <w:szCs w:val="26"/>
        </w:rPr>
      </w:pPr>
      <w:r w:rsidRPr="00ED6F2F">
        <w:rPr>
          <w:b/>
          <w:sz w:val="26"/>
          <w:szCs w:val="26"/>
        </w:rPr>
        <w:t xml:space="preserve">на поставку </w:t>
      </w:r>
      <w:r w:rsidRPr="00ED6F2F">
        <w:rPr>
          <w:b/>
          <w:bCs/>
          <w:sz w:val="26"/>
          <w:szCs w:val="26"/>
        </w:rPr>
        <w:t>линейной арматуры и гасителей вибрации</w:t>
      </w:r>
      <w:r w:rsidRPr="00ED6F2F">
        <w:rPr>
          <w:b/>
          <w:sz w:val="26"/>
          <w:szCs w:val="26"/>
        </w:rPr>
        <w:t xml:space="preserve"> </w:t>
      </w:r>
    </w:p>
    <w:p w:rsidR="00995868" w:rsidRPr="00ED6F2F" w:rsidRDefault="00900E9A">
      <w:pPr>
        <w:ind w:firstLine="0"/>
        <w:jc w:val="center"/>
        <w:rPr>
          <w:b/>
          <w:sz w:val="26"/>
          <w:szCs w:val="26"/>
        </w:rPr>
      </w:pPr>
      <w:r w:rsidRPr="00ED6F2F">
        <w:rPr>
          <w:b/>
          <w:sz w:val="26"/>
          <w:szCs w:val="26"/>
          <w:u w:val="single"/>
        </w:rPr>
        <w:t>Зажим поддерживающий ПС-9,1П-01</w:t>
      </w:r>
      <w:r w:rsidRPr="00ED6F2F">
        <w:rPr>
          <w:b/>
          <w:sz w:val="26"/>
          <w:szCs w:val="26"/>
        </w:rPr>
        <w:t>.</w:t>
      </w:r>
    </w:p>
    <w:p w:rsidR="00995868" w:rsidRPr="00ED6F2F" w:rsidRDefault="00900E9A">
      <w:pPr>
        <w:ind w:firstLine="0"/>
        <w:jc w:val="center"/>
        <w:rPr>
          <w:sz w:val="24"/>
          <w:szCs w:val="24"/>
        </w:rPr>
      </w:pPr>
      <w:r w:rsidRPr="00ED6F2F">
        <w:rPr>
          <w:b/>
          <w:sz w:val="26"/>
          <w:szCs w:val="26"/>
        </w:rPr>
        <w:t xml:space="preserve">  </w:t>
      </w:r>
      <w:r w:rsidR="006B3303">
        <w:rPr>
          <w:b/>
          <w:sz w:val="26"/>
          <w:szCs w:val="26"/>
        </w:rPr>
        <w:t>(или эквивалент) Лот № 202A</w:t>
      </w:r>
    </w:p>
    <w:p w:rsidR="00995868" w:rsidRPr="00ED6F2F" w:rsidRDefault="00995868">
      <w:pPr>
        <w:spacing w:line="276" w:lineRule="auto"/>
        <w:ind w:firstLine="709"/>
        <w:rPr>
          <w:sz w:val="24"/>
          <w:szCs w:val="24"/>
        </w:rPr>
      </w:pPr>
    </w:p>
    <w:p w:rsidR="00995868" w:rsidRPr="00ED6F2F" w:rsidRDefault="00900E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D6F2F">
        <w:rPr>
          <w:b/>
          <w:bCs/>
          <w:sz w:val="26"/>
          <w:szCs w:val="26"/>
        </w:rPr>
        <w:t>Технические требования к продукции.</w:t>
      </w:r>
    </w:p>
    <w:p w:rsidR="00995868" w:rsidRPr="00ED6F2F" w:rsidRDefault="00900E9A">
      <w:pPr>
        <w:tabs>
          <w:tab w:val="left" w:pos="1134"/>
        </w:tabs>
        <w:ind w:firstLine="709"/>
        <w:rPr>
          <w:sz w:val="24"/>
          <w:szCs w:val="24"/>
        </w:rPr>
      </w:pPr>
      <w:r w:rsidRPr="00ED6F2F">
        <w:rPr>
          <w:sz w:val="24"/>
          <w:szCs w:val="24"/>
        </w:rPr>
        <w:t xml:space="preserve">Технические требования, характеристики линейной арматуры и гасителей вибрации должны соответствовать параметрам </w:t>
      </w:r>
      <w:r w:rsidRPr="00ED6F2F">
        <w:rPr>
          <w:sz w:val="24"/>
          <w:szCs w:val="18"/>
          <w:shd w:val="clear" w:color="auto" w:fill="FFFFFF"/>
        </w:rPr>
        <w:t>ТУ 3449-091-27560230-04</w:t>
      </w:r>
      <w:r w:rsidRPr="00ED6F2F">
        <w:rPr>
          <w:sz w:val="24"/>
          <w:szCs w:val="24"/>
        </w:rPr>
        <w:t xml:space="preserve"> Зажимы поддерживающие.</w:t>
      </w:r>
      <w:r w:rsidRPr="00ED6F2F">
        <w:rPr>
          <w:noProof/>
          <w:sz w:val="24"/>
          <w:szCs w:val="24"/>
        </w:rPr>
        <w:t xml:space="preserve">                                       </w:t>
      </w:r>
    </w:p>
    <w:p w:rsidR="00995868" w:rsidRPr="00ED6F2F" w:rsidRDefault="00900E9A">
      <w:pPr>
        <w:tabs>
          <w:tab w:val="left" w:pos="4770"/>
        </w:tabs>
        <w:spacing w:line="276" w:lineRule="auto"/>
        <w:ind w:firstLine="0"/>
        <w:jc w:val="center"/>
        <w:rPr>
          <w:sz w:val="24"/>
          <w:szCs w:val="24"/>
        </w:rPr>
      </w:pPr>
      <w:r w:rsidRPr="00ED6F2F">
        <w:rPr>
          <w:noProof/>
        </w:rPr>
        <w:drawing>
          <wp:inline distT="0" distB="0" distL="0" distR="0" wp14:anchorId="4AEC5C56" wp14:editId="689F1BE4">
            <wp:extent cx="6128745" cy="4352925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8745" cy="435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5868" w:rsidRPr="00ED6F2F" w:rsidRDefault="0099586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995868" w:rsidRPr="00ED6F2F" w:rsidRDefault="0099586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995868" w:rsidRPr="00ED6F2F" w:rsidRDefault="0099586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995868" w:rsidRPr="00ED6F2F" w:rsidRDefault="0099586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995868" w:rsidRPr="00ED6F2F" w:rsidRDefault="00995868">
      <w:pPr>
        <w:ind w:firstLine="0"/>
        <w:jc w:val="left"/>
        <w:rPr>
          <w:sz w:val="24"/>
          <w:szCs w:val="24"/>
        </w:rPr>
      </w:pPr>
    </w:p>
    <w:tbl>
      <w:tblPr>
        <w:tblW w:w="3500" w:type="pct"/>
        <w:jc w:val="center"/>
        <w:tblCellSpacing w:w="0" w:type="dxa"/>
        <w:tblBorders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835"/>
        <w:gridCol w:w="1036"/>
        <w:gridCol w:w="1632"/>
      </w:tblGrid>
      <w:tr w:rsidR="00ED6F2F" w:rsidRPr="00ED6F2F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995868" w:rsidRPr="00ED6F2F" w:rsidRDefault="00900E9A">
            <w:pPr>
              <w:ind w:firstLine="0"/>
              <w:jc w:val="center"/>
              <w:rPr>
                <w:sz w:val="24"/>
                <w:szCs w:val="24"/>
              </w:rPr>
            </w:pPr>
            <w:r w:rsidRPr="00ED6F2F">
              <w:rPr>
                <w:sz w:val="24"/>
                <w:szCs w:val="24"/>
              </w:rPr>
              <w:lastRenderedPageBreak/>
              <w:t>1 - лодочка; 2 - протектор; 3 - силовая прядь правая (внутренняя); 4 - силовая прядь левая (внешняя); 5 - провод</w:t>
            </w:r>
            <w:r w:rsidRPr="00ED6F2F">
              <w:rPr>
                <w:sz w:val="24"/>
                <w:szCs w:val="24"/>
              </w:rPr>
              <w:br/>
              <w:t>Зажим комплектуется лодочкой с лапкой для крепления заземляющего зажима типа ЗПС</w:t>
            </w:r>
          </w:p>
        </w:tc>
      </w:tr>
      <w:tr w:rsidR="00ED6F2F" w:rsidRPr="00ED6F2F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995868" w:rsidRPr="00ED6F2F" w:rsidRDefault="00900E9A">
            <w:pPr>
              <w:ind w:firstLine="0"/>
              <w:jc w:val="center"/>
              <w:rPr>
                <w:sz w:val="24"/>
                <w:szCs w:val="24"/>
              </w:rPr>
            </w:pPr>
            <w:r w:rsidRPr="00ED6F2F">
              <w:rPr>
                <w:sz w:val="24"/>
                <w:szCs w:val="24"/>
              </w:rPr>
              <w:t>Лодочка, мм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995868" w:rsidRPr="00ED6F2F" w:rsidRDefault="00900E9A">
            <w:pPr>
              <w:ind w:firstLine="0"/>
              <w:jc w:val="center"/>
              <w:rPr>
                <w:sz w:val="24"/>
                <w:szCs w:val="24"/>
              </w:rPr>
            </w:pPr>
            <w:r w:rsidRPr="00ED6F2F">
              <w:rPr>
                <w:sz w:val="24"/>
                <w:szCs w:val="24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995868" w:rsidRPr="00ED6F2F" w:rsidRDefault="00900E9A">
            <w:pPr>
              <w:ind w:firstLine="0"/>
              <w:jc w:val="center"/>
              <w:rPr>
                <w:sz w:val="24"/>
                <w:szCs w:val="24"/>
              </w:rPr>
            </w:pPr>
            <w:r w:rsidRPr="00ED6F2F">
              <w:rPr>
                <w:sz w:val="24"/>
                <w:szCs w:val="24"/>
              </w:rPr>
              <w:t>17,5</w:t>
            </w:r>
          </w:p>
        </w:tc>
      </w:tr>
      <w:tr w:rsidR="00ED6F2F" w:rsidRPr="00ED6F2F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995868" w:rsidRPr="00ED6F2F" w:rsidRDefault="00995868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995868" w:rsidRPr="00ED6F2F" w:rsidRDefault="00900E9A">
            <w:pPr>
              <w:ind w:firstLine="0"/>
              <w:jc w:val="center"/>
              <w:rPr>
                <w:sz w:val="24"/>
                <w:szCs w:val="24"/>
              </w:rPr>
            </w:pPr>
            <w:r w:rsidRPr="00ED6F2F">
              <w:rPr>
                <w:sz w:val="24"/>
                <w:szCs w:val="24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995868" w:rsidRPr="00ED6F2F" w:rsidRDefault="00900E9A">
            <w:pPr>
              <w:ind w:firstLine="0"/>
              <w:jc w:val="center"/>
              <w:rPr>
                <w:sz w:val="24"/>
                <w:szCs w:val="24"/>
              </w:rPr>
            </w:pPr>
            <w:r w:rsidRPr="00ED6F2F">
              <w:rPr>
                <w:sz w:val="24"/>
                <w:szCs w:val="24"/>
              </w:rPr>
              <w:t>18,5</w:t>
            </w:r>
          </w:p>
        </w:tc>
      </w:tr>
      <w:tr w:rsidR="00ED6F2F" w:rsidRPr="00ED6F2F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995868" w:rsidRPr="00ED6F2F" w:rsidRDefault="00995868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995868" w:rsidRPr="00ED6F2F" w:rsidRDefault="00900E9A">
            <w:pPr>
              <w:ind w:firstLine="0"/>
              <w:jc w:val="center"/>
              <w:rPr>
                <w:sz w:val="24"/>
                <w:szCs w:val="24"/>
              </w:rPr>
            </w:pPr>
            <w:r w:rsidRPr="00ED6F2F">
              <w:rPr>
                <w:sz w:val="24"/>
                <w:szCs w:val="24"/>
              </w:rPr>
              <w:t>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995868" w:rsidRPr="00ED6F2F" w:rsidRDefault="00900E9A">
            <w:pPr>
              <w:ind w:firstLine="0"/>
              <w:jc w:val="center"/>
              <w:rPr>
                <w:sz w:val="24"/>
                <w:szCs w:val="24"/>
              </w:rPr>
            </w:pPr>
            <w:r w:rsidRPr="00ED6F2F">
              <w:rPr>
                <w:sz w:val="24"/>
                <w:szCs w:val="24"/>
              </w:rPr>
              <w:t>51</w:t>
            </w:r>
          </w:p>
        </w:tc>
      </w:tr>
      <w:tr w:rsidR="00ED6F2F" w:rsidRPr="00ED6F2F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995868" w:rsidRPr="00ED6F2F" w:rsidRDefault="00995868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995868" w:rsidRPr="00ED6F2F" w:rsidRDefault="00900E9A">
            <w:pPr>
              <w:ind w:firstLine="0"/>
              <w:jc w:val="center"/>
              <w:rPr>
                <w:sz w:val="24"/>
                <w:szCs w:val="24"/>
              </w:rPr>
            </w:pPr>
            <w:r w:rsidRPr="00ED6F2F">
              <w:rPr>
                <w:sz w:val="24"/>
                <w:szCs w:val="24"/>
              </w:rPr>
              <w:t>H</w:t>
            </w:r>
            <w:r w:rsidRPr="00ED6F2F">
              <w:rPr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995868" w:rsidRPr="00ED6F2F" w:rsidRDefault="00900E9A">
            <w:pPr>
              <w:ind w:firstLine="0"/>
              <w:jc w:val="center"/>
              <w:rPr>
                <w:sz w:val="24"/>
                <w:szCs w:val="24"/>
              </w:rPr>
            </w:pPr>
            <w:r w:rsidRPr="00ED6F2F">
              <w:rPr>
                <w:sz w:val="24"/>
                <w:szCs w:val="24"/>
              </w:rPr>
              <w:t>88</w:t>
            </w:r>
          </w:p>
        </w:tc>
      </w:tr>
      <w:tr w:rsidR="00ED6F2F" w:rsidRPr="00ED6F2F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995868" w:rsidRPr="00ED6F2F" w:rsidRDefault="00900E9A">
            <w:pPr>
              <w:ind w:firstLine="0"/>
              <w:jc w:val="center"/>
              <w:rPr>
                <w:sz w:val="24"/>
                <w:szCs w:val="24"/>
              </w:rPr>
            </w:pPr>
            <w:r w:rsidRPr="00ED6F2F">
              <w:rPr>
                <w:sz w:val="24"/>
                <w:szCs w:val="24"/>
              </w:rPr>
              <w:t>Протектор, мм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995868" w:rsidRPr="00ED6F2F" w:rsidRDefault="00900E9A">
            <w:pPr>
              <w:ind w:firstLine="0"/>
              <w:jc w:val="center"/>
              <w:rPr>
                <w:sz w:val="24"/>
                <w:szCs w:val="24"/>
              </w:rPr>
            </w:pPr>
            <w:r w:rsidRPr="00ED6F2F">
              <w:rPr>
                <w:sz w:val="24"/>
                <w:szCs w:val="24"/>
              </w:rPr>
              <w:t>D</w:t>
            </w:r>
            <w:r w:rsidRPr="00ED6F2F">
              <w:rPr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995868" w:rsidRPr="00ED6F2F" w:rsidRDefault="00900E9A">
            <w:pPr>
              <w:ind w:firstLine="0"/>
              <w:jc w:val="center"/>
              <w:rPr>
                <w:sz w:val="24"/>
                <w:szCs w:val="24"/>
              </w:rPr>
            </w:pPr>
            <w:r w:rsidRPr="00ED6F2F">
              <w:rPr>
                <w:sz w:val="24"/>
                <w:szCs w:val="24"/>
              </w:rPr>
              <w:t>16,9</w:t>
            </w:r>
          </w:p>
        </w:tc>
      </w:tr>
      <w:tr w:rsidR="00ED6F2F" w:rsidRPr="00ED6F2F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995868" w:rsidRPr="00ED6F2F" w:rsidRDefault="00995868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995868" w:rsidRPr="00ED6F2F" w:rsidRDefault="00900E9A">
            <w:pPr>
              <w:ind w:firstLine="0"/>
              <w:jc w:val="center"/>
              <w:rPr>
                <w:sz w:val="24"/>
                <w:szCs w:val="24"/>
              </w:rPr>
            </w:pPr>
            <w:r w:rsidRPr="00ED6F2F">
              <w:rPr>
                <w:sz w:val="24"/>
                <w:szCs w:val="24"/>
              </w:rPr>
              <w:t>L</w:t>
            </w:r>
            <w:r w:rsidRPr="00ED6F2F">
              <w:rPr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995868" w:rsidRPr="00ED6F2F" w:rsidRDefault="00900E9A">
            <w:pPr>
              <w:ind w:firstLine="0"/>
              <w:jc w:val="center"/>
              <w:rPr>
                <w:sz w:val="24"/>
                <w:szCs w:val="24"/>
              </w:rPr>
            </w:pPr>
            <w:r w:rsidRPr="00ED6F2F">
              <w:rPr>
                <w:sz w:val="24"/>
                <w:szCs w:val="24"/>
              </w:rPr>
              <w:t>1700</w:t>
            </w:r>
          </w:p>
        </w:tc>
      </w:tr>
      <w:tr w:rsidR="00ED6F2F" w:rsidRPr="00ED6F2F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995868" w:rsidRPr="00ED6F2F" w:rsidRDefault="00900E9A">
            <w:pPr>
              <w:ind w:firstLine="0"/>
              <w:jc w:val="center"/>
              <w:rPr>
                <w:sz w:val="24"/>
                <w:szCs w:val="24"/>
              </w:rPr>
            </w:pPr>
            <w:r w:rsidRPr="00ED6F2F">
              <w:rPr>
                <w:sz w:val="24"/>
                <w:szCs w:val="24"/>
              </w:rPr>
              <w:t>Силовая прядь, мм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995868" w:rsidRPr="00ED6F2F" w:rsidRDefault="00900E9A">
            <w:pPr>
              <w:ind w:firstLine="0"/>
              <w:jc w:val="center"/>
              <w:rPr>
                <w:sz w:val="24"/>
                <w:szCs w:val="24"/>
              </w:rPr>
            </w:pPr>
            <w:r w:rsidRPr="00ED6F2F">
              <w:rPr>
                <w:sz w:val="24"/>
                <w:szCs w:val="24"/>
              </w:rPr>
              <w:t>L</w:t>
            </w:r>
            <w:r w:rsidRPr="00ED6F2F">
              <w:rPr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995868" w:rsidRPr="00ED6F2F" w:rsidRDefault="00900E9A">
            <w:pPr>
              <w:ind w:firstLine="0"/>
              <w:jc w:val="center"/>
              <w:rPr>
                <w:sz w:val="24"/>
                <w:szCs w:val="24"/>
              </w:rPr>
            </w:pPr>
            <w:r w:rsidRPr="00ED6F2F">
              <w:rPr>
                <w:sz w:val="24"/>
                <w:szCs w:val="24"/>
              </w:rPr>
              <w:t>1300</w:t>
            </w:r>
          </w:p>
        </w:tc>
      </w:tr>
      <w:tr w:rsidR="00ED6F2F" w:rsidRPr="00ED6F2F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995868" w:rsidRPr="00ED6F2F" w:rsidRDefault="00995868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995868" w:rsidRPr="00ED6F2F" w:rsidRDefault="00900E9A">
            <w:pPr>
              <w:ind w:firstLine="0"/>
              <w:jc w:val="center"/>
              <w:rPr>
                <w:sz w:val="24"/>
                <w:szCs w:val="24"/>
              </w:rPr>
            </w:pPr>
            <w:r w:rsidRPr="00ED6F2F">
              <w:rPr>
                <w:sz w:val="24"/>
                <w:szCs w:val="24"/>
              </w:rPr>
              <w:t>L</w:t>
            </w:r>
            <w:r w:rsidRPr="00ED6F2F">
              <w:rPr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995868" w:rsidRPr="00ED6F2F" w:rsidRDefault="00900E9A">
            <w:pPr>
              <w:ind w:firstLine="0"/>
              <w:jc w:val="center"/>
              <w:rPr>
                <w:sz w:val="24"/>
                <w:szCs w:val="24"/>
              </w:rPr>
            </w:pPr>
            <w:r w:rsidRPr="00ED6F2F">
              <w:rPr>
                <w:sz w:val="24"/>
                <w:szCs w:val="24"/>
              </w:rPr>
              <w:t>1300</w:t>
            </w:r>
          </w:p>
        </w:tc>
      </w:tr>
      <w:tr w:rsidR="00ED6F2F" w:rsidRPr="00ED6F2F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995868" w:rsidRPr="00ED6F2F" w:rsidRDefault="00900E9A">
            <w:pPr>
              <w:ind w:firstLine="0"/>
              <w:jc w:val="center"/>
              <w:rPr>
                <w:sz w:val="24"/>
                <w:szCs w:val="24"/>
              </w:rPr>
            </w:pPr>
            <w:r w:rsidRPr="00ED6F2F">
              <w:rPr>
                <w:sz w:val="24"/>
                <w:szCs w:val="24"/>
              </w:rPr>
              <w:t>Масса зажима, кг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30" w:type="dxa"/>
            </w:tcMar>
            <w:vAlign w:val="center"/>
            <w:hideMark/>
          </w:tcPr>
          <w:p w:rsidR="00995868" w:rsidRPr="00ED6F2F" w:rsidRDefault="00900E9A">
            <w:pPr>
              <w:ind w:firstLine="0"/>
              <w:jc w:val="center"/>
              <w:rPr>
                <w:sz w:val="24"/>
                <w:szCs w:val="24"/>
              </w:rPr>
            </w:pPr>
            <w:r w:rsidRPr="00ED6F2F">
              <w:rPr>
                <w:sz w:val="24"/>
                <w:szCs w:val="24"/>
              </w:rPr>
              <w:t>2,84</w:t>
            </w:r>
          </w:p>
        </w:tc>
      </w:tr>
    </w:tbl>
    <w:p w:rsidR="00995868" w:rsidRPr="00ED6F2F" w:rsidRDefault="00900E9A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 w:rsidRPr="00ED6F2F">
        <w:rPr>
          <w:sz w:val="24"/>
          <w:szCs w:val="24"/>
        </w:rPr>
        <w:t>*</w:t>
      </w:r>
      <w:r w:rsidRPr="00ED6F2F">
        <w:rPr>
          <w:sz w:val="24"/>
          <w:szCs w:val="24"/>
          <w:shd w:val="clear" w:color="auto" w:fill="FFFFFF"/>
        </w:rPr>
        <w:t>две последние цифры - модификация зажима (01 - протектор из стальных оцинкованных проволок, 11 - протектор из сплава алюминия типа АВЕ).</w:t>
      </w:r>
    </w:p>
    <w:p w:rsidR="00995868" w:rsidRPr="00ED6F2F" w:rsidRDefault="00900E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D6F2F">
        <w:rPr>
          <w:b/>
          <w:bCs/>
          <w:sz w:val="26"/>
          <w:szCs w:val="26"/>
        </w:rPr>
        <w:t xml:space="preserve">Общие требования. </w:t>
      </w:r>
    </w:p>
    <w:p w:rsidR="00995868" w:rsidRPr="00ED6F2F" w:rsidRDefault="00900E9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D6F2F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:rsidR="00995868" w:rsidRPr="00ED6F2F" w:rsidRDefault="00900E9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D6F2F">
        <w:rPr>
          <w:sz w:val="24"/>
          <w:szCs w:val="24"/>
        </w:rPr>
        <w:t>- продукция должна быть новой, ранее не использованной;</w:t>
      </w:r>
    </w:p>
    <w:p w:rsidR="00995868" w:rsidRPr="00ED6F2F" w:rsidRDefault="00900E9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D6F2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995868" w:rsidRPr="00ED6F2F" w:rsidRDefault="00900E9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D6F2F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995868" w:rsidRPr="00ED6F2F" w:rsidRDefault="00900E9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D6F2F">
        <w:rPr>
          <w:sz w:val="24"/>
          <w:szCs w:val="24"/>
        </w:rPr>
        <w:t>запасные части, впервые поставляемые заводом - изготовителем для нужд ПАО «</w:t>
      </w:r>
      <w:r w:rsidR="00773608">
        <w:rPr>
          <w:sz w:val="24"/>
          <w:szCs w:val="24"/>
        </w:rPr>
        <w:t>Россети Центр</w:t>
      </w:r>
      <w:r w:rsidRPr="00ED6F2F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995868" w:rsidRPr="00ED6F2F" w:rsidRDefault="00900E9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D6F2F">
        <w:rPr>
          <w:sz w:val="24"/>
          <w:szCs w:val="24"/>
        </w:rPr>
        <w:t>запасные части, не использовавшиеся ранее на энергообъектах ПАО «</w:t>
      </w:r>
      <w:r w:rsidR="00773608">
        <w:rPr>
          <w:sz w:val="24"/>
          <w:szCs w:val="24"/>
        </w:rPr>
        <w:t>Россети Центр</w:t>
      </w:r>
      <w:r w:rsidRPr="00ED6F2F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995868" w:rsidRPr="00ED6F2F" w:rsidRDefault="00900E9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D6F2F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995868" w:rsidRPr="00ED6F2F" w:rsidRDefault="00900E9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D6F2F">
        <w:rPr>
          <w:sz w:val="24"/>
          <w:szCs w:val="24"/>
        </w:rPr>
        <w:t>продукция должна соответствовать требованиям технической политики ПАО «</w:t>
      </w:r>
      <w:r w:rsidR="00773608">
        <w:rPr>
          <w:sz w:val="24"/>
          <w:szCs w:val="24"/>
        </w:rPr>
        <w:t>Россети</w:t>
      </w:r>
      <w:r w:rsidRPr="00ED6F2F">
        <w:rPr>
          <w:sz w:val="24"/>
          <w:szCs w:val="24"/>
        </w:rPr>
        <w:t>»;</w:t>
      </w:r>
    </w:p>
    <w:p w:rsidR="00995868" w:rsidRPr="00ED6F2F" w:rsidRDefault="00900E9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D6F2F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:rsidR="00995868" w:rsidRPr="00ED6F2F" w:rsidRDefault="00900E9A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ED6F2F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995868" w:rsidRPr="00ED6F2F" w:rsidRDefault="00900E9A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ED6F2F">
        <w:rPr>
          <w:sz w:val="24"/>
          <w:szCs w:val="24"/>
        </w:rPr>
        <w:tab/>
      </w:r>
      <w:r w:rsidRPr="00ED6F2F">
        <w:rPr>
          <w:sz w:val="24"/>
          <w:szCs w:val="24"/>
        </w:rPr>
        <w:tab/>
        <w:t xml:space="preserve">2.2. </w:t>
      </w:r>
      <w:r w:rsidR="00F97D81">
        <w:rPr>
          <w:sz w:val="24"/>
          <w:szCs w:val="24"/>
        </w:rPr>
        <w:t>Победитель закупки</w:t>
      </w:r>
      <w:r w:rsidRPr="00ED6F2F">
        <w:rPr>
          <w:sz w:val="24"/>
          <w:szCs w:val="24"/>
        </w:rPr>
        <w:t xml:space="preserve"> на право заключения </w:t>
      </w:r>
      <w:r w:rsidR="0098768F">
        <w:rPr>
          <w:sz w:val="24"/>
          <w:szCs w:val="24"/>
        </w:rPr>
        <w:t>договора на поставку заявленной номенклатуры</w:t>
      </w:r>
      <w:r w:rsidRPr="00ED6F2F">
        <w:rPr>
          <w:sz w:val="24"/>
          <w:szCs w:val="24"/>
        </w:rPr>
        <w:t xml:space="preserve"> для нужд ПАО «</w:t>
      </w:r>
      <w:r w:rsidR="00773608">
        <w:rPr>
          <w:sz w:val="24"/>
          <w:szCs w:val="24"/>
        </w:rPr>
        <w:t>Россети Центр</w:t>
      </w:r>
      <w:r w:rsidRPr="00ED6F2F">
        <w:rPr>
          <w:sz w:val="24"/>
          <w:szCs w:val="24"/>
        </w:rPr>
        <w:t xml:space="preserve">» обязан предоставить </w:t>
      </w:r>
      <w:r w:rsidR="002F2098">
        <w:rPr>
          <w:sz w:val="24"/>
          <w:szCs w:val="24"/>
        </w:rPr>
        <w:t>при поставке товара</w:t>
      </w:r>
      <w:r w:rsidRPr="00ED6F2F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7517B1">
        <w:rPr>
          <w:sz w:val="24"/>
          <w:szCs w:val="24"/>
        </w:rPr>
        <w:t>Данные документы должны подтверждать</w:t>
      </w:r>
      <w:r w:rsidRPr="00ED6F2F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предложении.</w:t>
      </w:r>
    </w:p>
    <w:p w:rsidR="00995868" w:rsidRPr="00ED6F2F" w:rsidRDefault="00900E9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D6F2F">
        <w:rPr>
          <w:sz w:val="24"/>
          <w:szCs w:val="24"/>
        </w:rPr>
        <w:lastRenderedPageBreak/>
        <w:tab/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:rsidR="00995868" w:rsidRPr="00ED6F2F" w:rsidRDefault="00900E9A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ED6F2F">
        <w:rPr>
          <w:sz w:val="24"/>
          <w:szCs w:val="18"/>
          <w:shd w:val="clear" w:color="auto" w:fill="FFFFFF"/>
        </w:rPr>
        <w:t xml:space="preserve">ТУ 3449-091-27560230-04 </w:t>
      </w:r>
      <w:r w:rsidRPr="00ED6F2F">
        <w:rPr>
          <w:sz w:val="24"/>
          <w:szCs w:val="24"/>
        </w:rPr>
        <w:t>Зажимы поддерживающие;</w:t>
      </w:r>
    </w:p>
    <w:p w:rsidR="00995868" w:rsidRPr="00ED6F2F" w:rsidRDefault="00900E9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ED6F2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995868" w:rsidRPr="00ED6F2F" w:rsidRDefault="00900E9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D6F2F">
        <w:rPr>
          <w:sz w:val="24"/>
          <w:szCs w:val="24"/>
        </w:rPr>
        <w:t>2.4. Упаковка, транспортирование, условия и сроки хранения.</w:t>
      </w:r>
    </w:p>
    <w:p w:rsidR="00995868" w:rsidRPr="00ED6F2F" w:rsidRDefault="00900E9A">
      <w:pPr>
        <w:spacing w:line="276" w:lineRule="auto"/>
        <w:ind w:firstLine="709"/>
        <w:rPr>
          <w:sz w:val="24"/>
          <w:szCs w:val="24"/>
        </w:rPr>
      </w:pPr>
      <w:r w:rsidRPr="00ED6F2F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995868" w:rsidRPr="00ED6F2F" w:rsidRDefault="00900E9A">
      <w:pPr>
        <w:spacing w:line="276" w:lineRule="auto"/>
        <w:ind w:firstLine="709"/>
        <w:rPr>
          <w:sz w:val="24"/>
          <w:szCs w:val="24"/>
        </w:rPr>
      </w:pPr>
      <w:r w:rsidRPr="00ED6F2F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995868" w:rsidRPr="00ED6F2F" w:rsidRDefault="00900E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D6F2F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995868" w:rsidRPr="00ED6F2F" w:rsidRDefault="00900E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D6F2F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995868" w:rsidRPr="00ED6F2F" w:rsidRDefault="00900E9A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ED6F2F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995868" w:rsidRPr="00ED6F2F" w:rsidRDefault="00900E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D6F2F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995868" w:rsidRPr="00ED6F2F" w:rsidRDefault="00900E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D6F2F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995868" w:rsidRPr="00ED6F2F" w:rsidRDefault="009958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995868" w:rsidRPr="00ED6F2F" w:rsidRDefault="00900E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D6F2F">
        <w:rPr>
          <w:b/>
          <w:bCs/>
          <w:sz w:val="26"/>
          <w:szCs w:val="26"/>
        </w:rPr>
        <w:t>Гарантийные обязательства.</w:t>
      </w:r>
    </w:p>
    <w:p w:rsidR="00995868" w:rsidRPr="00ED6F2F" w:rsidRDefault="00900E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D6F2F">
        <w:rPr>
          <w:sz w:val="24"/>
          <w:szCs w:val="24"/>
        </w:rPr>
        <w:t>Гарантия на поставляемую продукцию должна рас</w:t>
      </w:r>
      <w:r w:rsidR="00ED6F2F">
        <w:rPr>
          <w:sz w:val="24"/>
          <w:szCs w:val="24"/>
        </w:rPr>
        <w:t>пространяться не менее чем на 60</w:t>
      </w:r>
      <w:r w:rsidRPr="00ED6F2F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ED6F2F">
        <w:rPr>
          <w:szCs w:val="24"/>
        </w:rPr>
        <w:t>л</w:t>
      </w:r>
      <w:r w:rsidRPr="00ED6F2F">
        <w:rPr>
          <w:sz w:val="24"/>
          <w:szCs w:val="24"/>
        </w:rPr>
        <w:t>инейн</w:t>
      </w:r>
      <w:r w:rsidRPr="00ED6F2F">
        <w:rPr>
          <w:szCs w:val="24"/>
        </w:rPr>
        <w:t xml:space="preserve">ой </w:t>
      </w:r>
      <w:r w:rsidRPr="00ED6F2F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95868" w:rsidRPr="00ED6F2F" w:rsidRDefault="0099586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95868" w:rsidRPr="00ED6F2F" w:rsidRDefault="00900E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D6F2F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995868" w:rsidRPr="00ED6F2F" w:rsidRDefault="00900E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D6F2F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995868" w:rsidRPr="00ED6F2F" w:rsidRDefault="0099586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95868" w:rsidRPr="00ED6F2F" w:rsidRDefault="00900E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D6F2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995868" w:rsidRPr="00ED6F2F" w:rsidRDefault="00900E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D6F2F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995868" w:rsidRPr="00ED6F2F" w:rsidRDefault="00900E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D6F2F">
        <w:rPr>
          <w:szCs w:val="24"/>
        </w:rPr>
        <w:t>- паспорт по нормативной документации, утвержденной в установленном порядке;</w:t>
      </w:r>
    </w:p>
    <w:p w:rsidR="00995868" w:rsidRPr="00ED6F2F" w:rsidRDefault="00900E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D6F2F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95868" w:rsidRPr="00ED6F2F" w:rsidRDefault="00900E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D6F2F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995868" w:rsidRPr="00ED6F2F" w:rsidRDefault="00900E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D6F2F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995868" w:rsidRPr="00ED6F2F" w:rsidRDefault="00900E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D6F2F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995868" w:rsidRPr="00ED6F2F" w:rsidRDefault="00900E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D6F2F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995868" w:rsidRPr="00ED6F2F" w:rsidRDefault="00900E9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D6F2F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995868" w:rsidRPr="00ED6F2F" w:rsidRDefault="0099586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995868" w:rsidRPr="00ED6F2F" w:rsidRDefault="00900E9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D6F2F">
        <w:rPr>
          <w:b/>
          <w:bCs/>
          <w:sz w:val="26"/>
          <w:szCs w:val="26"/>
        </w:rPr>
        <w:t>Правила приемки продукции.</w:t>
      </w:r>
    </w:p>
    <w:p w:rsidR="00995868" w:rsidRPr="00ED6F2F" w:rsidRDefault="00900E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D6F2F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773608">
        <w:rPr>
          <w:szCs w:val="24"/>
        </w:rPr>
        <w:t>Россети Центр</w:t>
      </w:r>
      <w:r w:rsidRPr="00ED6F2F">
        <w:rPr>
          <w:szCs w:val="24"/>
        </w:rPr>
        <w:t>» и ответственными представителями Поставщика при получении их на склад.</w:t>
      </w:r>
    </w:p>
    <w:p w:rsidR="00995868" w:rsidRPr="00ED6F2F" w:rsidRDefault="00900E9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D6F2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95868" w:rsidRPr="00ED6F2F" w:rsidRDefault="00995868">
      <w:pPr>
        <w:rPr>
          <w:sz w:val="26"/>
          <w:szCs w:val="26"/>
        </w:rPr>
      </w:pPr>
    </w:p>
    <w:p w:rsidR="00995868" w:rsidRPr="00ED6F2F" w:rsidRDefault="00995868">
      <w:pPr>
        <w:rPr>
          <w:sz w:val="26"/>
          <w:szCs w:val="26"/>
        </w:rPr>
      </w:pPr>
    </w:p>
    <w:p w:rsidR="00995868" w:rsidRPr="00ED6F2F" w:rsidRDefault="00900E9A">
      <w:pPr>
        <w:ind w:firstLine="0"/>
        <w:rPr>
          <w:sz w:val="26"/>
          <w:szCs w:val="26"/>
        </w:rPr>
      </w:pPr>
      <w:r w:rsidRPr="00ED6F2F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995868" w:rsidRPr="00ED6F2F" w:rsidRDefault="00900E9A">
      <w:pPr>
        <w:ind w:firstLine="0"/>
        <w:rPr>
          <w:sz w:val="22"/>
          <w:szCs w:val="22"/>
        </w:rPr>
      </w:pPr>
      <w:r w:rsidRPr="00ED6F2F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995868" w:rsidRPr="00ED6F2F" w:rsidRDefault="0099586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:rsidR="00995868" w:rsidRPr="00ED6F2F" w:rsidRDefault="00995868">
      <w:pPr>
        <w:ind w:firstLine="0"/>
        <w:rPr>
          <w:sz w:val="26"/>
          <w:szCs w:val="26"/>
        </w:rPr>
      </w:pPr>
    </w:p>
    <w:sectPr w:rsidR="00995868" w:rsidRPr="00ED6F2F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1B6D" w:rsidRDefault="00B71B6D">
      <w:r>
        <w:separator/>
      </w:r>
    </w:p>
  </w:endnote>
  <w:endnote w:type="continuationSeparator" w:id="0">
    <w:p w:rsidR="00B71B6D" w:rsidRDefault="00B71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1B6D" w:rsidRDefault="00B71B6D">
      <w:r>
        <w:separator/>
      </w:r>
    </w:p>
  </w:footnote>
  <w:footnote w:type="continuationSeparator" w:id="0">
    <w:p w:rsidR="00B71B6D" w:rsidRDefault="00B71B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5868" w:rsidRDefault="00900E9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995868" w:rsidRDefault="0099586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5868"/>
    <w:rsid w:val="002F2098"/>
    <w:rsid w:val="006B3303"/>
    <w:rsid w:val="007517B1"/>
    <w:rsid w:val="00773608"/>
    <w:rsid w:val="00900E9A"/>
    <w:rsid w:val="0098768F"/>
    <w:rsid w:val="00995868"/>
    <w:rsid w:val="00B71B6D"/>
    <w:rsid w:val="00ED6F2F"/>
    <w:rsid w:val="00F9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A288B86D-FA6A-4CC1-82BC-635A6415C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7CDB5E-0E62-40F0-A9B5-54D3933B71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ADE6EC-D66F-448B-BB97-B31665A4EB9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C34FF0B3-9591-49B2-A4F8-FC03ACE503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44C011-42E5-447E-80AB-701DDDA4C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21</TotalTime>
  <Pages>3</Pages>
  <Words>1221</Words>
  <Characters>6965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25</cp:revision>
  <cp:lastPrinted>2010-09-30T13:29:00Z</cp:lastPrinted>
  <dcterms:created xsi:type="dcterms:W3CDTF">2015-04-14T11:12:00Z</dcterms:created>
  <dcterms:modified xsi:type="dcterms:W3CDTF">2022-12-29T14:32:00Z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